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79" w:rsidRDefault="00032F79" w:rsidP="004B6C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«Форум» </w:t>
      </w:r>
    </w:p>
    <w:p w:rsidR="00032F79" w:rsidRDefault="00032F79" w:rsidP="004B6C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4B6C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4B6C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032F79" w:rsidRDefault="00032F79" w:rsidP="004728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4728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47284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составления                                                                                                     Номер документа</w:t>
      </w:r>
    </w:p>
    <w:p w:rsidR="00032F79" w:rsidRDefault="00032F79" w:rsidP="0047284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02.03.2010                                                                                                                            1</w:t>
      </w:r>
    </w:p>
    <w:p w:rsidR="00032F79" w:rsidRDefault="00032F79" w:rsidP="004728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4728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решением собрания учредителей общества с ограниченной ответственностью «Форум» я, Наумов Николай Петрович, дата рождения – 06 мая </w:t>
      </w:r>
      <w:smartTag w:uri="urn:schemas-microsoft-com:office:smarttags" w:element="metricconverter">
        <w:smartTagPr>
          <w:attr w:name="ProductID" w:val="1965 г"/>
        </w:smartTagPr>
        <w:r>
          <w:rPr>
            <w:rFonts w:ascii="Times New Roman" w:hAnsi="Times New Roman"/>
            <w:sz w:val="24"/>
            <w:szCs w:val="24"/>
          </w:rPr>
          <w:t>1965 г</w:t>
        </w:r>
      </w:smartTag>
      <w:r>
        <w:rPr>
          <w:rFonts w:ascii="Times New Roman" w:hAnsi="Times New Roman"/>
          <w:sz w:val="24"/>
          <w:szCs w:val="24"/>
        </w:rPr>
        <w:t>., паспортные данные: 6601 №768456, ОВД Промышленного района,</w:t>
      </w:r>
    </w:p>
    <w:p w:rsidR="00032F79" w:rsidRDefault="00032F79" w:rsidP="004728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4728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840">
        <w:rPr>
          <w:rFonts w:ascii="Times New Roman" w:hAnsi="Times New Roman"/>
          <w:b/>
          <w:sz w:val="24"/>
          <w:szCs w:val="24"/>
        </w:rPr>
        <w:t>ПРИНИМАЮ НА СЕБЯ</w:t>
      </w:r>
    </w:p>
    <w:p w:rsidR="00032F79" w:rsidRDefault="00032F79" w:rsidP="00472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72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обязанности генерального директора в подразделении Администрация со 02 марта 2010 года по 01 марта 2015 года.</w:t>
      </w:r>
    </w:p>
    <w:p w:rsidR="00032F79" w:rsidRDefault="00032F79" w:rsidP="00472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472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протокол собрания учредителей от 01.03.2010 №3/01</w:t>
      </w:r>
    </w:p>
    <w:p w:rsidR="00032F79" w:rsidRDefault="00032F79" w:rsidP="004B6C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                             Наумов                                                 Н.П. Наумов</w:t>
      </w: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8F0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«Форум» </w:t>
      </w:r>
    </w:p>
    <w:p w:rsidR="00032F79" w:rsidRDefault="00032F79" w:rsidP="008F0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8F0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8F0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032F79" w:rsidRDefault="00032F79" w:rsidP="008F01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8F01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8F01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составления                                                                                                     Номер документа</w:t>
      </w:r>
    </w:p>
    <w:p w:rsidR="00032F79" w:rsidRDefault="00032F79" w:rsidP="008F01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02.03.2010                                                                                                                            2</w:t>
      </w:r>
    </w:p>
    <w:p w:rsidR="00032F79" w:rsidRDefault="00032F79" w:rsidP="008F01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8F01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решением собрания учредителей общества с ограниченной ответственностью «Форум» я, Жданова Кира Николаевна, дата рождения – 15 ноября </w:t>
      </w:r>
      <w:smartTag w:uri="urn:schemas-microsoft-com:office:smarttags" w:element="metricconverter">
        <w:smartTagPr>
          <w:attr w:name="ProductID" w:val="1967 г"/>
        </w:smartTagPr>
        <w:r>
          <w:rPr>
            <w:rFonts w:ascii="Times New Roman" w:hAnsi="Times New Roman"/>
            <w:sz w:val="24"/>
            <w:szCs w:val="24"/>
          </w:rPr>
          <w:t>1967 г</w:t>
        </w:r>
      </w:smartTag>
      <w:r>
        <w:rPr>
          <w:rFonts w:ascii="Times New Roman" w:hAnsi="Times New Roman"/>
          <w:sz w:val="24"/>
          <w:szCs w:val="24"/>
        </w:rPr>
        <w:t>., паспортные данные: 6601 №675341, ОВД Заднепровского района,</w:t>
      </w:r>
    </w:p>
    <w:p w:rsidR="00032F79" w:rsidRDefault="00032F79" w:rsidP="008F01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8F0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840">
        <w:rPr>
          <w:rFonts w:ascii="Times New Roman" w:hAnsi="Times New Roman"/>
          <w:b/>
          <w:sz w:val="24"/>
          <w:szCs w:val="24"/>
        </w:rPr>
        <w:t>ПРИНИМАЮ НА СЕБЯ</w:t>
      </w:r>
    </w:p>
    <w:p w:rsidR="00032F79" w:rsidRDefault="00032F79" w:rsidP="008F0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8F0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обязанности главного бухгалтера в подразделении Бухгалтерия со 02 марта 2010 года по 01 марта 2015 года.</w:t>
      </w:r>
    </w:p>
    <w:p w:rsidR="00032F79" w:rsidRDefault="00032F79" w:rsidP="008F0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8F0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протокол собрания учредителей от 01.03.2010 №3/01</w:t>
      </w:r>
    </w:p>
    <w:p w:rsidR="00032F79" w:rsidRDefault="00032F79" w:rsidP="008F01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8F01E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8F01E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                             Наумов                                                 Н.П. Наумов</w:t>
      </w:r>
    </w:p>
    <w:p w:rsidR="00032F79" w:rsidRDefault="00032F79" w:rsidP="008F01E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8F0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«Форум» </w:t>
      </w:r>
    </w:p>
    <w:p w:rsidR="00032F79" w:rsidRDefault="00032F79" w:rsidP="008F0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8F0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8F0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032F79" w:rsidRDefault="00032F79" w:rsidP="008F01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8F01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8F01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составления                                                                                                     Номер документа</w:t>
      </w:r>
    </w:p>
    <w:p w:rsidR="00032F79" w:rsidRDefault="00032F79" w:rsidP="008F01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02.03.2010                                                                                                                            3</w:t>
      </w:r>
    </w:p>
    <w:p w:rsidR="00032F79" w:rsidRDefault="00032F79" w:rsidP="008F01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8F01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решением собрания учредителей общества с ограниченной ответственностью «Форум» я, Иванова Светлана Васильевна, дата рождения – 21 марта </w:t>
      </w:r>
      <w:smartTag w:uri="urn:schemas-microsoft-com:office:smarttags" w:element="metricconverter">
        <w:smartTagPr>
          <w:attr w:name="ProductID" w:val="1970 г"/>
        </w:smartTagPr>
        <w:r>
          <w:rPr>
            <w:rFonts w:ascii="Times New Roman" w:hAnsi="Times New Roman"/>
            <w:sz w:val="24"/>
            <w:szCs w:val="24"/>
          </w:rPr>
          <w:t>1970 г</w:t>
        </w:r>
      </w:smartTag>
      <w:r>
        <w:rPr>
          <w:rFonts w:ascii="Times New Roman" w:hAnsi="Times New Roman"/>
          <w:sz w:val="24"/>
          <w:szCs w:val="24"/>
        </w:rPr>
        <w:t>., паспортные данные: 6601 №654321, ОВД Смоленского района,</w:t>
      </w:r>
    </w:p>
    <w:p w:rsidR="00032F79" w:rsidRDefault="00032F79" w:rsidP="008F01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8F0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840">
        <w:rPr>
          <w:rFonts w:ascii="Times New Roman" w:hAnsi="Times New Roman"/>
          <w:b/>
          <w:sz w:val="24"/>
          <w:szCs w:val="24"/>
        </w:rPr>
        <w:t>ПРИНИМАЮ НА СЕБЯ</w:t>
      </w:r>
    </w:p>
    <w:p w:rsidR="00032F79" w:rsidRDefault="00032F79" w:rsidP="008F0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8F0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обязанности кассира в подразделении Бухгалтерия со 02 марта 2010 года по 01 марта 2015 года.</w:t>
      </w:r>
    </w:p>
    <w:p w:rsidR="00032F79" w:rsidRDefault="00032F79" w:rsidP="008F0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8F0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протокол собрания учредителей от 01.03.2010 №3/01</w:t>
      </w:r>
    </w:p>
    <w:p w:rsidR="00032F79" w:rsidRDefault="00032F79" w:rsidP="008F01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8F01E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8F01E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                             Наумов                                                 Н.П. Наумов</w:t>
      </w:r>
    </w:p>
    <w:p w:rsidR="00032F79" w:rsidRDefault="00032F79" w:rsidP="008F01E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F25E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«Форум» </w:t>
      </w:r>
    </w:p>
    <w:p w:rsidR="00032F79" w:rsidRDefault="00032F79" w:rsidP="00F25E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F25E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F25E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032F79" w:rsidRDefault="00032F79" w:rsidP="00F25E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F25E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F25E2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составления                                                                                                     Номер документа</w:t>
      </w:r>
    </w:p>
    <w:p w:rsidR="00032F79" w:rsidRDefault="00032F79" w:rsidP="00F25E2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02.03.2010                                                                                                                            4</w:t>
      </w:r>
    </w:p>
    <w:p w:rsidR="00032F79" w:rsidRDefault="00032F79" w:rsidP="00F25E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F25E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решением собрания учредителей общества с ограниченной ответственностью «Форум» я, Гурченко Полина Олеговна, дата рождения – 20 апреля </w:t>
      </w:r>
      <w:smartTag w:uri="urn:schemas-microsoft-com:office:smarttags" w:element="metricconverter">
        <w:smartTagPr>
          <w:attr w:name="ProductID" w:val="1973 г"/>
        </w:smartTagPr>
        <w:r>
          <w:rPr>
            <w:rFonts w:ascii="Times New Roman" w:hAnsi="Times New Roman"/>
            <w:sz w:val="24"/>
            <w:szCs w:val="24"/>
          </w:rPr>
          <w:t>1973 г</w:t>
        </w:r>
      </w:smartTag>
      <w:r>
        <w:rPr>
          <w:rFonts w:ascii="Times New Roman" w:hAnsi="Times New Roman"/>
          <w:sz w:val="24"/>
          <w:szCs w:val="24"/>
        </w:rPr>
        <w:t>., паспортные данные: 6603 №754876, ОВД Ленинского района,</w:t>
      </w:r>
    </w:p>
    <w:p w:rsidR="00032F79" w:rsidRDefault="00032F79" w:rsidP="00F25E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F25E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840">
        <w:rPr>
          <w:rFonts w:ascii="Times New Roman" w:hAnsi="Times New Roman"/>
          <w:b/>
          <w:sz w:val="24"/>
          <w:szCs w:val="24"/>
        </w:rPr>
        <w:t>ПРИНИМАЮ НА СЕБЯ</w:t>
      </w:r>
    </w:p>
    <w:p w:rsidR="00032F79" w:rsidRDefault="00032F79" w:rsidP="00F25E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F25E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обязанности бухгалтера в подразделении Бухгалтерия со 02 марта 2010 года по 01 марта 2015 года.</w:t>
      </w:r>
    </w:p>
    <w:p w:rsidR="00032F79" w:rsidRDefault="00032F79" w:rsidP="00F25E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F25E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протокол собрания учредителей от 01.03.2010 №3/01</w:t>
      </w:r>
    </w:p>
    <w:p w:rsidR="00032F79" w:rsidRDefault="00032F79" w:rsidP="00F25E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F25E2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F25E2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                             Наумов                                                 Н.П. Наумов</w:t>
      </w: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5836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«Форум» </w:t>
      </w:r>
    </w:p>
    <w:p w:rsidR="00032F79" w:rsidRDefault="00032F79" w:rsidP="005836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5836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5836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032F79" w:rsidRDefault="00032F79" w:rsidP="00583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583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5836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составления                                                                                                     Номер документа</w:t>
      </w:r>
    </w:p>
    <w:p w:rsidR="00032F79" w:rsidRDefault="00032F79" w:rsidP="005836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02.03.2010                                                                                                                            5</w:t>
      </w:r>
    </w:p>
    <w:p w:rsidR="00032F79" w:rsidRDefault="00032F79" w:rsidP="005836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583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решением собрания учредителей общества с ограниченной ответственностью «Форум» я, Киреев Владимир Сергеевич, дата рождения – 15 августа </w:t>
      </w:r>
      <w:smartTag w:uri="urn:schemas-microsoft-com:office:smarttags" w:element="metricconverter">
        <w:smartTagPr>
          <w:attr w:name="ProductID" w:val="1956 г"/>
        </w:smartTagPr>
        <w:r>
          <w:rPr>
            <w:rFonts w:ascii="Times New Roman" w:hAnsi="Times New Roman"/>
            <w:sz w:val="24"/>
            <w:szCs w:val="24"/>
          </w:rPr>
          <w:t>1956 г</w:t>
        </w:r>
      </w:smartTag>
      <w:r>
        <w:rPr>
          <w:rFonts w:ascii="Times New Roman" w:hAnsi="Times New Roman"/>
          <w:sz w:val="24"/>
          <w:szCs w:val="24"/>
        </w:rPr>
        <w:t>., паспортные данные: 6603 №651857, ОВД Промышленного района,</w:t>
      </w:r>
    </w:p>
    <w:p w:rsidR="00032F79" w:rsidRDefault="00032F79" w:rsidP="00583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5836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840">
        <w:rPr>
          <w:rFonts w:ascii="Times New Roman" w:hAnsi="Times New Roman"/>
          <w:b/>
          <w:sz w:val="24"/>
          <w:szCs w:val="24"/>
        </w:rPr>
        <w:t>ПРИНИМАЮ НА СЕБЯ</w:t>
      </w:r>
    </w:p>
    <w:p w:rsidR="00032F79" w:rsidRDefault="00032F79" w:rsidP="00583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583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обязанности инженера по технике безопасности в подразделении Служба Техники Безопасности со 02 марта 2010 года по 01 марта 2015 года.</w:t>
      </w:r>
    </w:p>
    <w:p w:rsidR="00032F79" w:rsidRDefault="00032F79" w:rsidP="00583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583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протокол собрания учредителей от 01.03.2010 №3/01</w:t>
      </w:r>
    </w:p>
    <w:p w:rsidR="00032F79" w:rsidRDefault="00032F79" w:rsidP="005836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58369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58369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                             Наумов                                                 Н.П. Наумов</w:t>
      </w: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7163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«Форум» </w:t>
      </w:r>
    </w:p>
    <w:p w:rsidR="00032F79" w:rsidRDefault="00032F79" w:rsidP="007163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7163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7163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032F79" w:rsidRDefault="00032F79" w:rsidP="007163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7163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7163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составления                                                                                                     Номер документа</w:t>
      </w:r>
    </w:p>
    <w:p w:rsidR="00032F79" w:rsidRDefault="00032F79" w:rsidP="007163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02.03.2010                                                                                                                            6</w:t>
      </w:r>
    </w:p>
    <w:p w:rsidR="00032F79" w:rsidRDefault="00032F79" w:rsidP="007163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716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решением собрания учредителей общества с ограниченной ответственностью «Форум» я, Гусева Наталья Петровна, дата рождения – 21 февраля </w:t>
      </w:r>
      <w:smartTag w:uri="urn:schemas-microsoft-com:office:smarttags" w:element="metricconverter">
        <w:smartTagPr>
          <w:attr w:name="ProductID" w:val="1960 г"/>
        </w:smartTagPr>
        <w:r>
          <w:rPr>
            <w:rFonts w:ascii="Times New Roman" w:hAnsi="Times New Roman"/>
            <w:sz w:val="24"/>
            <w:szCs w:val="24"/>
          </w:rPr>
          <w:t>1960 г</w:t>
        </w:r>
      </w:smartTag>
      <w:r>
        <w:rPr>
          <w:rFonts w:ascii="Times New Roman" w:hAnsi="Times New Roman"/>
          <w:sz w:val="24"/>
          <w:szCs w:val="24"/>
        </w:rPr>
        <w:t>., паспортные данные: 6601 №731802, ОВД Ленинского района,</w:t>
      </w:r>
    </w:p>
    <w:p w:rsidR="00032F79" w:rsidRDefault="00032F79" w:rsidP="00716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7163F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840">
        <w:rPr>
          <w:rFonts w:ascii="Times New Roman" w:hAnsi="Times New Roman"/>
          <w:b/>
          <w:sz w:val="24"/>
          <w:szCs w:val="24"/>
        </w:rPr>
        <w:t>ПРИНИМАЮ НА СЕБЯ</w:t>
      </w:r>
    </w:p>
    <w:p w:rsidR="00032F79" w:rsidRDefault="00032F79" w:rsidP="007163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7163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обязанности руководителя службы маркетинга в подразделении Служба маркетинга со 02 марта 2010 года по 01 марта 2015 года.</w:t>
      </w:r>
    </w:p>
    <w:p w:rsidR="00032F79" w:rsidRDefault="00032F79" w:rsidP="007163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7163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протокол собрания учредителей от 01.03.2010 №3/01</w:t>
      </w:r>
    </w:p>
    <w:p w:rsidR="00032F79" w:rsidRDefault="00032F79" w:rsidP="007163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7163F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7163F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                             Наумов                                                 Н.П. Наумов</w:t>
      </w: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7934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«Форум» </w:t>
      </w:r>
    </w:p>
    <w:p w:rsidR="00032F79" w:rsidRDefault="00032F79" w:rsidP="007934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7934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7934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032F79" w:rsidRDefault="00032F79" w:rsidP="007934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7934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7934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составления                                                                                                     Номер документа</w:t>
      </w:r>
    </w:p>
    <w:p w:rsidR="00032F79" w:rsidRDefault="00032F79" w:rsidP="007934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02.03.2010                                                                                                                            7</w:t>
      </w:r>
    </w:p>
    <w:p w:rsidR="00032F79" w:rsidRDefault="00032F79" w:rsidP="00793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7934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решением собрания учредителей общества с ограниченной ответственностью «Форум» я, Кулагина Вера Михайловна, дата рождения – 07 июня </w:t>
      </w:r>
      <w:smartTag w:uri="urn:schemas-microsoft-com:office:smarttags" w:element="metricconverter">
        <w:smartTagPr>
          <w:attr w:name="ProductID" w:val="1963 г"/>
        </w:smartTagPr>
        <w:r>
          <w:rPr>
            <w:rFonts w:ascii="Times New Roman" w:hAnsi="Times New Roman"/>
            <w:sz w:val="24"/>
            <w:szCs w:val="24"/>
          </w:rPr>
          <w:t>1963 г</w:t>
        </w:r>
      </w:smartTag>
      <w:r>
        <w:rPr>
          <w:rFonts w:ascii="Times New Roman" w:hAnsi="Times New Roman"/>
          <w:sz w:val="24"/>
          <w:szCs w:val="24"/>
        </w:rPr>
        <w:t>., паспортные данные: 6604 №731802, ОВД Заднепровского района,</w:t>
      </w:r>
    </w:p>
    <w:p w:rsidR="00032F79" w:rsidRDefault="00032F79" w:rsidP="007934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7934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840">
        <w:rPr>
          <w:rFonts w:ascii="Times New Roman" w:hAnsi="Times New Roman"/>
          <w:b/>
          <w:sz w:val="24"/>
          <w:szCs w:val="24"/>
        </w:rPr>
        <w:t>ПРИНИМАЮ НА СЕБЯ</w:t>
      </w:r>
    </w:p>
    <w:p w:rsidR="00032F79" w:rsidRDefault="00032F79" w:rsidP="007934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7934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обязанности секретаря в подразделении Администрация со 02 марта 2010 года по 01 марта 2015 года.</w:t>
      </w:r>
    </w:p>
    <w:p w:rsidR="00032F79" w:rsidRDefault="00032F79" w:rsidP="007934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7934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протокол собрания учредителей от 01.03.2010 №3/01</w:t>
      </w:r>
    </w:p>
    <w:p w:rsidR="00032F79" w:rsidRDefault="00032F79" w:rsidP="00793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79347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79347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                             Наумов                                                 Н.П. Наумов</w:t>
      </w: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E930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«Форум» </w:t>
      </w:r>
    </w:p>
    <w:p w:rsidR="00032F79" w:rsidRDefault="00032F79" w:rsidP="00E930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E930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E930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032F79" w:rsidRDefault="00032F79" w:rsidP="00E9307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E9307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E930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составления                                                                                                     Номер документа</w:t>
      </w:r>
    </w:p>
    <w:p w:rsidR="00032F79" w:rsidRDefault="00032F79" w:rsidP="00E930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02.03.2010                                                                                                                           8</w:t>
      </w:r>
    </w:p>
    <w:p w:rsidR="00032F79" w:rsidRDefault="00032F79" w:rsidP="00E93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E930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решением собрания учредителей общества с ограниченной ответственностью «Форум» я, Росин Тимофей Петрович, дата рождения – 06 июля </w:t>
      </w:r>
      <w:smartTag w:uri="urn:schemas-microsoft-com:office:smarttags" w:element="metricconverter">
        <w:smartTagPr>
          <w:attr w:name="ProductID" w:val="1967 г"/>
        </w:smartTagPr>
        <w:r>
          <w:rPr>
            <w:rFonts w:ascii="Times New Roman" w:hAnsi="Times New Roman"/>
            <w:sz w:val="24"/>
            <w:szCs w:val="24"/>
          </w:rPr>
          <w:t>1967 г</w:t>
        </w:r>
      </w:smartTag>
      <w:r>
        <w:rPr>
          <w:rFonts w:ascii="Times New Roman" w:hAnsi="Times New Roman"/>
          <w:sz w:val="24"/>
          <w:szCs w:val="24"/>
        </w:rPr>
        <w:t xml:space="preserve">., паспортные данные: </w:t>
      </w:r>
      <w:r w:rsidRPr="00E93070">
        <w:rPr>
          <w:rFonts w:ascii="Times New Roman" w:hAnsi="Times New Roman"/>
          <w:color w:val="000000"/>
          <w:sz w:val="24"/>
          <w:szCs w:val="24"/>
        </w:rPr>
        <w:t>66 01 № 604173</w:t>
      </w:r>
      <w:r>
        <w:rPr>
          <w:rFonts w:ascii="Times New Roman" w:hAnsi="Times New Roman"/>
          <w:sz w:val="24"/>
          <w:szCs w:val="24"/>
        </w:rPr>
        <w:t>, ОВД Промышленного района,</w:t>
      </w:r>
    </w:p>
    <w:p w:rsidR="00032F79" w:rsidRDefault="00032F79" w:rsidP="00E930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E930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840">
        <w:rPr>
          <w:rFonts w:ascii="Times New Roman" w:hAnsi="Times New Roman"/>
          <w:b/>
          <w:sz w:val="24"/>
          <w:szCs w:val="24"/>
        </w:rPr>
        <w:t>ПРИНИМАЮ НА СЕБЯ</w:t>
      </w:r>
    </w:p>
    <w:p w:rsidR="00032F79" w:rsidRDefault="00032F79" w:rsidP="00E930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E930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обязанности начальника столярного цеха №1 в подразделении Столярный цех №1 со 02 марта 2010 года по 01 марта 2015 года.</w:t>
      </w:r>
    </w:p>
    <w:p w:rsidR="00032F79" w:rsidRDefault="00032F79" w:rsidP="00E930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E930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протокол собрания учредителей от 01.03.2010 №3/01</w:t>
      </w:r>
    </w:p>
    <w:p w:rsidR="00032F79" w:rsidRDefault="00032F79" w:rsidP="00E930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E9307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E9307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                             Наумов                                                 Н.П. Наумов</w:t>
      </w: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5368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«Форум» </w:t>
      </w:r>
    </w:p>
    <w:p w:rsidR="00032F79" w:rsidRDefault="00032F79" w:rsidP="005368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5368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5368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032F79" w:rsidRDefault="00032F79" w:rsidP="005368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5368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5368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составления                                                                                                     Номер документа</w:t>
      </w:r>
    </w:p>
    <w:p w:rsidR="00032F79" w:rsidRDefault="00032F79" w:rsidP="005368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02.03.2010                                                                                                                            9</w:t>
      </w:r>
    </w:p>
    <w:p w:rsidR="00032F79" w:rsidRDefault="00032F79" w:rsidP="005368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5368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решением собрания учредителей общества с ограниченной ответственностью «Форум» я, Смирнова Ирина Петровна, дата рождения – 01 октября </w:t>
      </w:r>
      <w:smartTag w:uri="urn:schemas-microsoft-com:office:smarttags" w:element="metricconverter">
        <w:smartTagPr>
          <w:attr w:name="ProductID" w:val="1972 г"/>
        </w:smartTagPr>
        <w:r>
          <w:rPr>
            <w:rFonts w:ascii="Times New Roman" w:hAnsi="Times New Roman"/>
            <w:sz w:val="24"/>
            <w:szCs w:val="24"/>
          </w:rPr>
          <w:t>1972 г</w:t>
        </w:r>
      </w:smartTag>
      <w:r>
        <w:rPr>
          <w:rFonts w:ascii="Times New Roman" w:hAnsi="Times New Roman"/>
          <w:sz w:val="24"/>
          <w:szCs w:val="24"/>
        </w:rPr>
        <w:t xml:space="preserve">., паспортные данные: </w:t>
      </w:r>
      <w:r w:rsidRPr="00E127ED">
        <w:rPr>
          <w:rFonts w:ascii="Times New Roman" w:hAnsi="Times New Roman"/>
          <w:color w:val="000000"/>
          <w:sz w:val="24"/>
          <w:szCs w:val="24"/>
        </w:rPr>
        <w:t>66 03 № 674352</w:t>
      </w:r>
      <w:r>
        <w:rPr>
          <w:rFonts w:ascii="Times New Roman" w:hAnsi="Times New Roman"/>
          <w:sz w:val="24"/>
          <w:szCs w:val="24"/>
        </w:rPr>
        <w:t>, ОВД Ленинского района,</w:t>
      </w:r>
    </w:p>
    <w:p w:rsidR="00032F79" w:rsidRDefault="00032F79" w:rsidP="005368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5368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840">
        <w:rPr>
          <w:rFonts w:ascii="Times New Roman" w:hAnsi="Times New Roman"/>
          <w:b/>
          <w:sz w:val="24"/>
          <w:szCs w:val="24"/>
        </w:rPr>
        <w:t>ПРИНИМАЮ НА СЕБЯ</w:t>
      </w:r>
    </w:p>
    <w:p w:rsidR="00032F79" w:rsidRDefault="00032F79" w:rsidP="00536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536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обязанности экономиста столярного цеха №1 в подразделении Столярный цех №1 со 02 марта 2010 года по 01 марта 2015 года.</w:t>
      </w:r>
    </w:p>
    <w:p w:rsidR="00032F79" w:rsidRDefault="00032F79" w:rsidP="00536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536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протокол собрания учредителей от 01.03.2010 №3/01</w:t>
      </w:r>
    </w:p>
    <w:p w:rsidR="00032F79" w:rsidRDefault="00032F79" w:rsidP="005368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53681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53681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                             Наумов                                                 Н.П. Наумов</w:t>
      </w:r>
    </w:p>
    <w:p w:rsidR="00032F79" w:rsidRDefault="00032F79" w:rsidP="0053681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D2523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D252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«Форум» </w:t>
      </w:r>
    </w:p>
    <w:p w:rsidR="00032F79" w:rsidRDefault="00032F79" w:rsidP="00D252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D252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F79" w:rsidRDefault="00032F79" w:rsidP="00D252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032F79" w:rsidRDefault="00032F79" w:rsidP="00D252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D252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F79" w:rsidRDefault="00032F79" w:rsidP="00D252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составления                                                                                                     Номер документа</w:t>
      </w:r>
    </w:p>
    <w:p w:rsidR="00032F79" w:rsidRDefault="00032F79" w:rsidP="00D252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02.03.2010                                                                                                                            10</w:t>
      </w:r>
    </w:p>
    <w:p w:rsidR="00032F79" w:rsidRDefault="00032F79" w:rsidP="00D252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D252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решением собрания учредителей общества с ограниченной ответственностью «Форум» я, Попова Елена Игоревна, дата рождения – 30 октября </w:t>
      </w:r>
      <w:smartTag w:uri="urn:schemas-microsoft-com:office:smarttags" w:element="metricconverter">
        <w:smartTagPr>
          <w:attr w:name="ProductID" w:val="1975 г"/>
        </w:smartTagPr>
        <w:r>
          <w:rPr>
            <w:rFonts w:ascii="Times New Roman" w:hAnsi="Times New Roman"/>
            <w:sz w:val="24"/>
            <w:szCs w:val="24"/>
          </w:rPr>
          <w:t>1975 г</w:t>
        </w:r>
      </w:smartTag>
      <w:r>
        <w:rPr>
          <w:rFonts w:ascii="Times New Roman" w:hAnsi="Times New Roman"/>
          <w:sz w:val="24"/>
          <w:szCs w:val="24"/>
        </w:rPr>
        <w:t xml:space="preserve">., паспортные данные: </w:t>
      </w:r>
      <w:r w:rsidRPr="00E127ED">
        <w:rPr>
          <w:rFonts w:ascii="Times New Roman" w:hAnsi="Times New Roman"/>
          <w:color w:val="000000"/>
          <w:sz w:val="24"/>
          <w:szCs w:val="24"/>
        </w:rPr>
        <w:t>66 0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E127ED">
        <w:rPr>
          <w:rFonts w:ascii="Times New Roman" w:hAnsi="Times New Roman"/>
          <w:color w:val="000000"/>
          <w:sz w:val="24"/>
          <w:szCs w:val="24"/>
        </w:rPr>
        <w:t xml:space="preserve"> № 674</w:t>
      </w:r>
      <w:r>
        <w:rPr>
          <w:rFonts w:ascii="Times New Roman" w:hAnsi="Times New Roman"/>
          <w:color w:val="000000"/>
          <w:sz w:val="24"/>
          <w:szCs w:val="24"/>
        </w:rPr>
        <w:t>654</w:t>
      </w:r>
      <w:r>
        <w:rPr>
          <w:rFonts w:ascii="Times New Roman" w:hAnsi="Times New Roman"/>
          <w:sz w:val="24"/>
          <w:szCs w:val="24"/>
        </w:rPr>
        <w:t>, ОВД Заднепровского района,</w:t>
      </w:r>
    </w:p>
    <w:p w:rsidR="00032F79" w:rsidRDefault="00032F79" w:rsidP="00D252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D252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840">
        <w:rPr>
          <w:rFonts w:ascii="Times New Roman" w:hAnsi="Times New Roman"/>
          <w:b/>
          <w:sz w:val="24"/>
          <w:szCs w:val="24"/>
        </w:rPr>
        <w:t>ПРИНИМАЮ НА СЕБЯ</w:t>
      </w:r>
    </w:p>
    <w:p w:rsidR="00032F79" w:rsidRDefault="00032F79" w:rsidP="00D252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D252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обязанности заведующей хозяйственным отделом в подразделении Хозяйственный отдел со 02 марта 2010 года по 01 марта 2015 года.</w:t>
      </w:r>
    </w:p>
    <w:p w:rsidR="00032F79" w:rsidRDefault="00032F79" w:rsidP="00D252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2F79" w:rsidRPr="00472840" w:rsidRDefault="00032F79" w:rsidP="00D252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протокол собрания учредителей от 01.03.2010 №3/01</w:t>
      </w:r>
    </w:p>
    <w:p w:rsidR="00032F79" w:rsidRDefault="00032F79" w:rsidP="00D252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F79" w:rsidRDefault="00032F79" w:rsidP="00D2523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D2523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Генеральный директор                              Наумов                                                 Н.П. Наумов</w:t>
      </w:r>
    </w:p>
    <w:p w:rsidR="00032F79" w:rsidRDefault="00032F79" w:rsidP="00D2523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32F79" w:rsidRDefault="00032F79" w:rsidP="004039B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032F79" w:rsidSect="00DA1B5E">
      <w:pgSz w:w="11906" w:h="16838"/>
      <w:pgMar w:top="719" w:right="850" w:bottom="539" w:left="108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759C"/>
    <w:multiLevelType w:val="hybridMultilevel"/>
    <w:tmpl w:val="470AC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9167C2"/>
    <w:multiLevelType w:val="hybridMultilevel"/>
    <w:tmpl w:val="70C822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3716AD"/>
    <w:multiLevelType w:val="hybridMultilevel"/>
    <w:tmpl w:val="34561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4F7C2A"/>
    <w:multiLevelType w:val="hybridMultilevel"/>
    <w:tmpl w:val="4914F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B533AC"/>
    <w:multiLevelType w:val="hybridMultilevel"/>
    <w:tmpl w:val="3244D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5441F"/>
    <w:multiLevelType w:val="hybridMultilevel"/>
    <w:tmpl w:val="254E6D92"/>
    <w:lvl w:ilvl="0" w:tplc="6BA626B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185219"/>
    <w:multiLevelType w:val="hybridMultilevel"/>
    <w:tmpl w:val="988E288C"/>
    <w:lvl w:ilvl="0" w:tplc="6BA626B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667769"/>
    <w:multiLevelType w:val="hybridMultilevel"/>
    <w:tmpl w:val="93466C72"/>
    <w:lvl w:ilvl="0" w:tplc="C2FA84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FB0A1D"/>
    <w:multiLevelType w:val="hybridMultilevel"/>
    <w:tmpl w:val="31A0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075E93"/>
    <w:multiLevelType w:val="hybridMultilevel"/>
    <w:tmpl w:val="F8BCD0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B2735B9"/>
    <w:multiLevelType w:val="hybridMultilevel"/>
    <w:tmpl w:val="6B6A2438"/>
    <w:lvl w:ilvl="0" w:tplc="6BA626B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CE1FDB"/>
    <w:multiLevelType w:val="hybridMultilevel"/>
    <w:tmpl w:val="C0FE71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B970F6"/>
    <w:multiLevelType w:val="hybridMultilevel"/>
    <w:tmpl w:val="7DB280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FB54AC"/>
    <w:multiLevelType w:val="hybridMultilevel"/>
    <w:tmpl w:val="17382D3A"/>
    <w:lvl w:ilvl="0" w:tplc="C2FA84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76460"/>
    <w:multiLevelType w:val="hybridMultilevel"/>
    <w:tmpl w:val="2ADEF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FEE59C3"/>
    <w:multiLevelType w:val="hybridMultilevel"/>
    <w:tmpl w:val="42C4E96A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86B740F"/>
    <w:multiLevelType w:val="hybridMultilevel"/>
    <w:tmpl w:val="7E54E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AA0268B"/>
    <w:multiLevelType w:val="hybridMultilevel"/>
    <w:tmpl w:val="EC66B2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741CEA"/>
    <w:multiLevelType w:val="hybridMultilevel"/>
    <w:tmpl w:val="47DAF2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F2EA0"/>
    <w:multiLevelType w:val="hybridMultilevel"/>
    <w:tmpl w:val="E4AE8972"/>
    <w:lvl w:ilvl="0" w:tplc="6BA626B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3C7CE8"/>
    <w:multiLevelType w:val="hybridMultilevel"/>
    <w:tmpl w:val="6852AE9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94901F7"/>
    <w:multiLevelType w:val="hybridMultilevel"/>
    <w:tmpl w:val="2CECC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D7D5562"/>
    <w:multiLevelType w:val="hybridMultilevel"/>
    <w:tmpl w:val="B76075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F992AD8"/>
    <w:multiLevelType w:val="hybridMultilevel"/>
    <w:tmpl w:val="C78E43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3A5EBA"/>
    <w:multiLevelType w:val="hybridMultilevel"/>
    <w:tmpl w:val="88AA8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5803EE1"/>
    <w:multiLevelType w:val="hybridMultilevel"/>
    <w:tmpl w:val="FF866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5D97FFE"/>
    <w:multiLevelType w:val="hybridMultilevel"/>
    <w:tmpl w:val="F496E4E6"/>
    <w:lvl w:ilvl="0" w:tplc="6BA626B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3A0A3E"/>
    <w:multiLevelType w:val="hybridMultilevel"/>
    <w:tmpl w:val="243A4FBC"/>
    <w:lvl w:ilvl="0" w:tplc="6BA626B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3E6FEA"/>
    <w:multiLevelType w:val="hybridMultilevel"/>
    <w:tmpl w:val="8222F0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9C45972"/>
    <w:multiLevelType w:val="hybridMultilevel"/>
    <w:tmpl w:val="58BEF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D5F36AD"/>
    <w:multiLevelType w:val="hybridMultilevel"/>
    <w:tmpl w:val="A9747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55F02DC"/>
    <w:multiLevelType w:val="hybridMultilevel"/>
    <w:tmpl w:val="A4F24A7E"/>
    <w:lvl w:ilvl="0" w:tplc="6BA626B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8D42B3"/>
    <w:multiLevelType w:val="hybridMultilevel"/>
    <w:tmpl w:val="0586526E"/>
    <w:lvl w:ilvl="0" w:tplc="6BA626B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B61EC8"/>
    <w:multiLevelType w:val="hybridMultilevel"/>
    <w:tmpl w:val="08ECA3C0"/>
    <w:lvl w:ilvl="0" w:tplc="6BA626B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1D26FF"/>
    <w:multiLevelType w:val="hybridMultilevel"/>
    <w:tmpl w:val="7AA0BF40"/>
    <w:lvl w:ilvl="0" w:tplc="6BA626B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3"/>
  </w:num>
  <w:num w:numId="5">
    <w:abstractNumId w:val="11"/>
  </w:num>
  <w:num w:numId="6">
    <w:abstractNumId w:val="12"/>
  </w:num>
  <w:num w:numId="7">
    <w:abstractNumId w:val="7"/>
  </w:num>
  <w:num w:numId="8">
    <w:abstractNumId w:val="31"/>
  </w:num>
  <w:num w:numId="9">
    <w:abstractNumId w:val="8"/>
  </w:num>
  <w:num w:numId="10">
    <w:abstractNumId w:val="16"/>
  </w:num>
  <w:num w:numId="11">
    <w:abstractNumId w:val="20"/>
  </w:num>
  <w:num w:numId="12">
    <w:abstractNumId w:val="10"/>
  </w:num>
  <w:num w:numId="13">
    <w:abstractNumId w:val="27"/>
  </w:num>
  <w:num w:numId="14">
    <w:abstractNumId w:val="15"/>
  </w:num>
  <w:num w:numId="15">
    <w:abstractNumId w:val="24"/>
  </w:num>
  <w:num w:numId="16">
    <w:abstractNumId w:val="1"/>
  </w:num>
  <w:num w:numId="17">
    <w:abstractNumId w:val="34"/>
  </w:num>
  <w:num w:numId="18">
    <w:abstractNumId w:val="17"/>
  </w:num>
  <w:num w:numId="19">
    <w:abstractNumId w:val="18"/>
  </w:num>
  <w:num w:numId="20">
    <w:abstractNumId w:val="21"/>
  </w:num>
  <w:num w:numId="21">
    <w:abstractNumId w:val="2"/>
  </w:num>
  <w:num w:numId="22">
    <w:abstractNumId w:val="33"/>
  </w:num>
  <w:num w:numId="23">
    <w:abstractNumId w:val="19"/>
  </w:num>
  <w:num w:numId="24">
    <w:abstractNumId w:val="25"/>
  </w:num>
  <w:num w:numId="25">
    <w:abstractNumId w:val="0"/>
  </w:num>
  <w:num w:numId="26">
    <w:abstractNumId w:val="4"/>
  </w:num>
  <w:num w:numId="27">
    <w:abstractNumId w:val="13"/>
  </w:num>
  <w:num w:numId="28">
    <w:abstractNumId w:val="5"/>
  </w:num>
  <w:num w:numId="29">
    <w:abstractNumId w:val="14"/>
  </w:num>
  <w:num w:numId="30">
    <w:abstractNumId w:val="29"/>
  </w:num>
  <w:num w:numId="31">
    <w:abstractNumId w:val="22"/>
  </w:num>
  <w:num w:numId="32">
    <w:abstractNumId w:val="3"/>
  </w:num>
  <w:num w:numId="33">
    <w:abstractNumId w:val="30"/>
  </w:num>
  <w:num w:numId="34">
    <w:abstractNumId w:val="6"/>
  </w:num>
  <w:num w:numId="35">
    <w:abstractNumId w:val="32"/>
  </w:num>
  <w:num w:numId="36">
    <w:abstractNumId w:val="2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659A"/>
    <w:rsid w:val="00004E78"/>
    <w:rsid w:val="0002659A"/>
    <w:rsid w:val="00032F79"/>
    <w:rsid w:val="00036E66"/>
    <w:rsid w:val="00037819"/>
    <w:rsid w:val="000428F3"/>
    <w:rsid w:val="0005309C"/>
    <w:rsid w:val="00073393"/>
    <w:rsid w:val="00074CA8"/>
    <w:rsid w:val="00074E72"/>
    <w:rsid w:val="00094E9B"/>
    <w:rsid w:val="00095488"/>
    <w:rsid w:val="000960A2"/>
    <w:rsid w:val="000A3AE3"/>
    <w:rsid w:val="000A513F"/>
    <w:rsid w:val="000A6525"/>
    <w:rsid w:val="000C2CBF"/>
    <w:rsid w:val="000D65C5"/>
    <w:rsid w:val="000E6B08"/>
    <w:rsid w:val="000F09BA"/>
    <w:rsid w:val="000F5376"/>
    <w:rsid w:val="001079BE"/>
    <w:rsid w:val="001403B0"/>
    <w:rsid w:val="00140E40"/>
    <w:rsid w:val="00143A23"/>
    <w:rsid w:val="00155D9B"/>
    <w:rsid w:val="001573E1"/>
    <w:rsid w:val="00165AE7"/>
    <w:rsid w:val="0017165A"/>
    <w:rsid w:val="001D4396"/>
    <w:rsid w:val="001E4FFF"/>
    <w:rsid w:val="001E6927"/>
    <w:rsid w:val="00223EA1"/>
    <w:rsid w:val="00244CC0"/>
    <w:rsid w:val="002564DD"/>
    <w:rsid w:val="00262458"/>
    <w:rsid w:val="00271F80"/>
    <w:rsid w:val="002C32E0"/>
    <w:rsid w:val="002F6DC9"/>
    <w:rsid w:val="00300ACF"/>
    <w:rsid w:val="00310CBE"/>
    <w:rsid w:val="0031724E"/>
    <w:rsid w:val="00330F30"/>
    <w:rsid w:val="00342E24"/>
    <w:rsid w:val="00362C81"/>
    <w:rsid w:val="00371479"/>
    <w:rsid w:val="00375199"/>
    <w:rsid w:val="003A20DB"/>
    <w:rsid w:val="003A48E3"/>
    <w:rsid w:val="003B009B"/>
    <w:rsid w:val="003B5212"/>
    <w:rsid w:val="003B679A"/>
    <w:rsid w:val="003E3B6B"/>
    <w:rsid w:val="003E7A76"/>
    <w:rsid w:val="003F51E7"/>
    <w:rsid w:val="004039B6"/>
    <w:rsid w:val="0041240A"/>
    <w:rsid w:val="00435BF4"/>
    <w:rsid w:val="004374E4"/>
    <w:rsid w:val="00451995"/>
    <w:rsid w:val="00452EFC"/>
    <w:rsid w:val="004613EF"/>
    <w:rsid w:val="00472840"/>
    <w:rsid w:val="00487DE1"/>
    <w:rsid w:val="004931D3"/>
    <w:rsid w:val="004A101E"/>
    <w:rsid w:val="004A459E"/>
    <w:rsid w:val="004A4F6D"/>
    <w:rsid w:val="004A689F"/>
    <w:rsid w:val="004B0705"/>
    <w:rsid w:val="004B1C89"/>
    <w:rsid w:val="004B6CDA"/>
    <w:rsid w:val="004D5E8E"/>
    <w:rsid w:val="004E573F"/>
    <w:rsid w:val="004E5956"/>
    <w:rsid w:val="005260F9"/>
    <w:rsid w:val="00532788"/>
    <w:rsid w:val="005345FA"/>
    <w:rsid w:val="00536811"/>
    <w:rsid w:val="00547889"/>
    <w:rsid w:val="00571150"/>
    <w:rsid w:val="005716C0"/>
    <w:rsid w:val="00576124"/>
    <w:rsid w:val="00583698"/>
    <w:rsid w:val="0059343C"/>
    <w:rsid w:val="005A5B3F"/>
    <w:rsid w:val="005B736C"/>
    <w:rsid w:val="005C375D"/>
    <w:rsid w:val="00627D2D"/>
    <w:rsid w:val="00662E89"/>
    <w:rsid w:val="00683976"/>
    <w:rsid w:val="00684592"/>
    <w:rsid w:val="00692993"/>
    <w:rsid w:val="006B6DD5"/>
    <w:rsid w:val="006C43B5"/>
    <w:rsid w:val="006C4AB2"/>
    <w:rsid w:val="006D75FC"/>
    <w:rsid w:val="006E0557"/>
    <w:rsid w:val="006E3C9E"/>
    <w:rsid w:val="006E6393"/>
    <w:rsid w:val="006F49B1"/>
    <w:rsid w:val="007163F0"/>
    <w:rsid w:val="007253DF"/>
    <w:rsid w:val="00764EB4"/>
    <w:rsid w:val="00766CF8"/>
    <w:rsid w:val="007862B7"/>
    <w:rsid w:val="00793477"/>
    <w:rsid w:val="00796AFB"/>
    <w:rsid w:val="007D55F8"/>
    <w:rsid w:val="007F4E93"/>
    <w:rsid w:val="007F5BD4"/>
    <w:rsid w:val="0080536E"/>
    <w:rsid w:val="0081772F"/>
    <w:rsid w:val="00820AFB"/>
    <w:rsid w:val="00823EA6"/>
    <w:rsid w:val="00842BEF"/>
    <w:rsid w:val="00843B65"/>
    <w:rsid w:val="00843BAD"/>
    <w:rsid w:val="0085103D"/>
    <w:rsid w:val="00853875"/>
    <w:rsid w:val="00856691"/>
    <w:rsid w:val="00857675"/>
    <w:rsid w:val="00866B71"/>
    <w:rsid w:val="008924D9"/>
    <w:rsid w:val="00896BE2"/>
    <w:rsid w:val="008A7F0D"/>
    <w:rsid w:val="008E6A43"/>
    <w:rsid w:val="008F01EA"/>
    <w:rsid w:val="0091039D"/>
    <w:rsid w:val="009279B4"/>
    <w:rsid w:val="009318AC"/>
    <w:rsid w:val="00931C67"/>
    <w:rsid w:val="00993127"/>
    <w:rsid w:val="009B5E29"/>
    <w:rsid w:val="009F5792"/>
    <w:rsid w:val="00A12A67"/>
    <w:rsid w:val="00A24FBF"/>
    <w:rsid w:val="00A45876"/>
    <w:rsid w:val="00A76423"/>
    <w:rsid w:val="00AA143D"/>
    <w:rsid w:val="00AA3D5A"/>
    <w:rsid w:val="00AA6412"/>
    <w:rsid w:val="00AB49C3"/>
    <w:rsid w:val="00AE1D9A"/>
    <w:rsid w:val="00B11523"/>
    <w:rsid w:val="00B26434"/>
    <w:rsid w:val="00B470BA"/>
    <w:rsid w:val="00B50E56"/>
    <w:rsid w:val="00B51710"/>
    <w:rsid w:val="00B87DE4"/>
    <w:rsid w:val="00B920C5"/>
    <w:rsid w:val="00BB0A1B"/>
    <w:rsid w:val="00BC1B22"/>
    <w:rsid w:val="00BE1ABB"/>
    <w:rsid w:val="00BE509B"/>
    <w:rsid w:val="00C062AD"/>
    <w:rsid w:val="00C31491"/>
    <w:rsid w:val="00CA0CB9"/>
    <w:rsid w:val="00D00172"/>
    <w:rsid w:val="00D025E1"/>
    <w:rsid w:val="00D25235"/>
    <w:rsid w:val="00D3240B"/>
    <w:rsid w:val="00D55DBE"/>
    <w:rsid w:val="00D745A3"/>
    <w:rsid w:val="00D8098F"/>
    <w:rsid w:val="00D900CB"/>
    <w:rsid w:val="00DA01D8"/>
    <w:rsid w:val="00DA1854"/>
    <w:rsid w:val="00DA1B5E"/>
    <w:rsid w:val="00DA72D5"/>
    <w:rsid w:val="00DD70F1"/>
    <w:rsid w:val="00E008B2"/>
    <w:rsid w:val="00E127ED"/>
    <w:rsid w:val="00E544DE"/>
    <w:rsid w:val="00E57750"/>
    <w:rsid w:val="00E614F2"/>
    <w:rsid w:val="00E72543"/>
    <w:rsid w:val="00E82204"/>
    <w:rsid w:val="00E90412"/>
    <w:rsid w:val="00E93070"/>
    <w:rsid w:val="00EA5271"/>
    <w:rsid w:val="00EB58F2"/>
    <w:rsid w:val="00EB6FCD"/>
    <w:rsid w:val="00EC3B39"/>
    <w:rsid w:val="00EC404D"/>
    <w:rsid w:val="00EC67B6"/>
    <w:rsid w:val="00EE6AD0"/>
    <w:rsid w:val="00EE7D07"/>
    <w:rsid w:val="00F25E29"/>
    <w:rsid w:val="00F3534A"/>
    <w:rsid w:val="00F524AB"/>
    <w:rsid w:val="00F6270B"/>
    <w:rsid w:val="00F6609D"/>
    <w:rsid w:val="00F66149"/>
    <w:rsid w:val="00F70982"/>
    <w:rsid w:val="00F92E89"/>
    <w:rsid w:val="00FA2548"/>
    <w:rsid w:val="00FB08D8"/>
    <w:rsid w:val="00FC2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E692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2659A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2659A"/>
    <w:pPr>
      <w:keepNext/>
      <w:tabs>
        <w:tab w:val="left" w:pos="6946"/>
      </w:tabs>
      <w:spacing w:after="0" w:line="240" w:lineRule="auto"/>
      <w:jc w:val="both"/>
      <w:outlineLvl w:val="1"/>
    </w:pPr>
    <w:rPr>
      <w:rFonts w:ascii="Times New Roman" w:hAnsi="Times New Roman"/>
      <w:sz w:val="24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2659A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2659A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2659A"/>
    <w:pPr>
      <w:keepNext/>
      <w:spacing w:after="0" w:line="240" w:lineRule="auto"/>
      <w:ind w:left="45"/>
      <w:outlineLvl w:val="4"/>
    </w:pPr>
    <w:rPr>
      <w:rFonts w:ascii="Times New Roman" w:hAnsi="Times New Roman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2659A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2659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2659A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2659A"/>
    <w:pPr>
      <w:keepNext/>
      <w:spacing w:after="0" w:line="240" w:lineRule="auto"/>
      <w:jc w:val="both"/>
      <w:outlineLvl w:val="8"/>
    </w:pPr>
    <w:rPr>
      <w:rFonts w:ascii="Times New Roman" w:hAnsi="Times New Roman"/>
      <w:sz w:val="20"/>
      <w:szCs w:val="20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2659A"/>
    <w:rPr>
      <w:rFonts w:ascii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2659A"/>
    <w:rPr>
      <w:rFonts w:ascii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2659A"/>
    <w:rPr>
      <w:rFonts w:ascii="Times New Roma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2659A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2659A"/>
    <w:rPr>
      <w:rFonts w:ascii="Times New Roman" w:hAnsi="Times New Roman" w:cs="Times New Roman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2659A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2659A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2659A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2659A"/>
    <w:rPr>
      <w:rFonts w:ascii="Times New Roman" w:hAnsi="Times New Roman" w:cs="Times New Roman"/>
      <w:sz w:val="20"/>
      <w:szCs w:val="20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02659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2659A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2659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2659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26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59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2659A"/>
    <w:pPr>
      <w:ind w:left="720"/>
      <w:contextualSpacing/>
    </w:pPr>
  </w:style>
  <w:style w:type="paragraph" w:customStyle="1" w:styleId="1">
    <w:name w:val="Обычный1"/>
    <w:uiPriority w:val="99"/>
    <w:rsid w:val="0002659A"/>
    <w:pPr>
      <w:snapToGrid w:val="0"/>
    </w:pPr>
    <w:rPr>
      <w:rFonts w:ascii="Times New Roman" w:hAnsi="Times New Roman"/>
      <w:sz w:val="20"/>
      <w:szCs w:val="20"/>
    </w:rPr>
  </w:style>
  <w:style w:type="table" w:styleId="TableGrid">
    <w:name w:val="Table Grid"/>
    <w:basedOn w:val="TableNormal"/>
    <w:uiPriority w:val="99"/>
    <w:rsid w:val="000265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Normal"/>
    <w:uiPriority w:val="99"/>
    <w:rsid w:val="00E544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0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729</TotalTime>
  <Pages>5</Pages>
  <Words>1245</Words>
  <Characters>7103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</cp:lastModifiedBy>
  <cp:revision>111</cp:revision>
  <cp:lastPrinted>2013-04-01T12:23:00Z</cp:lastPrinted>
  <dcterms:created xsi:type="dcterms:W3CDTF">2010-09-22T09:38:00Z</dcterms:created>
  <dcterms:modified xsi:type="dcterms:W3CDTF">2013-05-12T17:36:00Z</dcterms:modified>
</cp:coreProperties>
</file>